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C487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FRETHWELL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676655EB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FB0158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F792A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Joan(q.v.).</w:t>
      </w:r>
    </w:p>
    <w:p w14:paraId="1A882530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076F9C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1B752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2A42C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They made a plaint of trespass and assault against John Bull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08910E98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ten others.   (ibid.)</w:t>
      </w:r>
    </w:p>
    <w:p w14:paraId="3FE99232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A4BBF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8D873" w14:textId="77777777" w:rsidR="00EB335D" w:rsidRDefault="00EB335D" w:rsidP="00EB3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709D14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2989" w14:textId="77777777" w:rsidR="00EB335D" w:rsidRDefault="00EB335D" w:rsidP="009139A6">
      <w:r>
        <w:separator/>
      </w:r>
    </w:p>
  </w:endnote>
  <w:endnote w:type="continuationSeparator" w:id="0">
    <w:p w14:paraId="5507DA65" w14:textId="77777777" w:rsidR="00EB335D" w:rsidRDefault="00EB33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2E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2C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C4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9817" w14:textId="77777777" w:rsidR="00EB335D" w:rsidRDefault="00EB335D" w:rsidP="009139A6">
      <w:r>
        <w:separator/>
      </w:r>
    </w:p>
  </w:footnote>
  <w:footnote w:type="continuationSeparator" w:id="0">
    <w:p w14:paraId="4F90E9B6" w14:textId="77777777" w:rsidR="00EB335D" w:rsidRDefault="00EB33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E5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E9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F8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B335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BFAA5"/>
  <w15:chartTrackingRefBased/>
  <w15:docId w15:val="{C3330F49-F13D-40B5-B85B-90BF3869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3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2022-06-05T19:17:00Z</dcterms:created>
  <dcterms:modified xsi:type="dcterms:W3CDTF">2022-06-05T19:22:00Z</dcterms:modified>
</cp:coreProperties>
</file>